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9D1AB3" w14:textId="77777777" w:rsidR="00384FB7" w:rsidRDefault="00384FB7" w:rsidP="00384FB7">
      <w:pPr>
        <w:pStyle w:val="NoSpacing"/>
        <w:rPr>
          <w:rFonts w:eastAsia="Times New Roman"/>
        </w:rPr>
      </w:pPr>
      <w:r>
        <w:rPr>
          <w:rFonts w:eastAsia="Times New Roman"/>
          <w:u w:val="single"/>
        </w:rPr>
        <w:t>John LEEDE (</w:t>
      </w:r>
      <w:r>
        <w:rPr>
          <w:rFonts w:eastAsia="Times New Roman"/>
          <w:u w:val="single"/>
        </w:rPr>
        <w:tab/>
      </w:r>
      <w:proofErr w:type="gramStart"/>
      <w:r>
        <w:rPr>
          <w:rFonts w:eastAsia="Times New Roman"/>
          <w:u w:val="single"/>
        </w:rPr>
        <w:t>LYTSE)</w:t>
      </w:r>
      <w:r>
        <w:rPr>
          <w:rFonts w:eastAsia="Times New Roman"/>
        </w:rPr>
        <w:t xml:space="preserve">   </w:t>
      </w:r>
      <w:proofErr w:type="gramEnd"/>
      <w:r>
        <w:rPr>
          <w:rFonts w:eastAsia="Times New Roman"/>
        </w:rPr>
        <w:t xml:space="preserve">    (fl.1452)</w:t>
      </w:r>
    </w:p>
    <w:p w14:paraId="6B15F26E" w14:textId="77777777" w:rsidR="00384FB7" w:rsidRDefault="00384FB7" w:rsidP="00384FB7">
      <w:pPr>
        <w:pStyle w:val="NoSpacing"/>
        <w:rPr>
          <w:rFonts w:eastAsia="Times New Roman"/>
        </w:rPr>
      </w:pPr>
      <w:r>
        <w:rPr>
          <w:rFonts w:eastAsia="Times New Roman"/>
        </w:rPr>
        <w:t>of Chichester, Sussex. Merchant.</w:t>
      </w:r>
    </w:p>
    <w:p w14:paraId="44026903" w14:textId="77777777" w:rsidR="00384FB7" w:rsidRDefault="00384FB7" w:rsidP="00384FB7">
      <w:pPr>
        <w:pStyle w:val="NoSpacing"/>
        <w:rPr>
          <w:rFonts w:eastAsia="Times New Roman"/>
        </w:rPr>
      </w:pPr>
    </w:p>
    <w:p w14:paraId="2B836617" w14:textId="77777777" w:rsidR="00384FB7" w:rsidRDefault="00384FB7" w:rsidP="00384FB7">
      <w:pPr>
        <w:pStyle w:val="NoSpacing"/>
        <w:rPr>
          <w:rFonts w:eastAsia="Times New Roman"/>
        </w:rPr>
      </w:pPr>
    </w:p>
    <w:p w14:paraId="6AF05D90" w14:textId="77777777" w:rsidR="00384FB7" w:rsidRDefault="00384FB7" w:rsidP="00384FB7">
      <w:pPr>
        <w:pStyle w:val="NoSpacing"/>
        <w:rPr>
          <w:rFonts w:eastAsia="Times New Roman"/>
        </w:rPr>
      </w:pPr>
      <w:r>
        <w:rPr>
          <w:rFonts w:eastAsia="Times New Roman"/>
        </w:rPr>
        <w:t>13 Oct.1452</w:t>
      </w:r>
      <w:r>
        <w:rPr>
          <w:rFonts w:eastAsia="Times New Roman"/>
        </w:rPr>
        <w:tab/>
        <w:t xml:space="preserve">He was pardoned for not appearing to answer William </w:t>
      </w:r>
      <w:proofErr w:type="spellStart"/>
      <w:r>
        <w:rPr>
          <w:rFonts w:eastAsia="Times New Roman"/>
        </w:rPr>
        <w:t>Drakenham</w:t>
      </w:r>
      <w:proofErr w:type="spellEnd"/>
      <w:r>
        <w:rPr>
          <w:rFonts w:eastAsia="Times New Roman"/>
        </w:rPr>
        <w:t>(q.v.)</w:t>
      </w:r>
    </w:p>
    <w:p w14:paraId="22425C05" w14:textId="77777777" w:rsidR="00384FB7" w:rsidRDefault="00384FB7" w:rsidP="00384FB7">
      <w:pPr>
        <w:pStyle w:val="NoSpacing"/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  <w:t>and John Kent, the younger, butcher(q.v.), executors of the Will of Robert</w:t>
      </w:r>
    </w:p>
    <w:p w14:paraId="66D0E549" w14:textId="77777777" w:rsidR="00384FB7" w:rsidRDefault="00384FB7" w:rsidP="00384FB7">
      <w:pPr>
        <w:pStyle w:val="NoSpacing"/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  <w:t xml:space="preserve">Burton of Southampton, merchant(q.v.), touching a plea that he </w:t>
      </w:r>
      <w:proofErr w:type="gramStart"/>
      <w:r>
        <w:rPr>
          <w:rFonts w:eastAsia="Times New Roman"/>
        </w:rPr>
        <w:t>render</w:t>
      </w:r>
      <w:proofErr w:type="gramEnd"/>
    </w:p>
    <w:p w14:paraId="76F90792" w14:textId="77777777" w:rsidR="00384FB7" w:rsidRDefault="00384FB7" w:rsidP="00384FB7">
      <w:pPr>
        <w:pStyle w:val="NoSpacing"/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  <w:t>£28 7s 8d.     (C.P.R. 1452-61 p.3)</w:t>
      </w:r>
    </w:p>
    <w:p w14:paraId="4AA45503" w14:textId="77777777" w:rsidR="00384FB7" w:rsidRDefault="00384FB7" w:rsidP="00384FB7">
      <w:pPr>
        <w:pStyle w:val="NoSpacing"/>
        <w:rPr>
          <w:rFonts w:eastAsia="Times New Roman"/>
        </w:rPr>
      </w:pPr>
    </w:p>
    <w:p w14:paraId="1D5E405D" w14:textId="77777777" w:rsidR="00384FB7" w:rsidRDefault="00384FB7" w:rsidP="00384FB7">
      <w:pPr>
        <w:pStyle w:val="NoSpacing"/>
        <w:rPr>
          <w:rFonts w:eastAsia="Times New Roman"/>
        </w:rPr>
      </w:pPr>
    </w:p>
    <w:p w14:paraId="43D7F552" w14:textId="77777777" w:rsidR="00384FB7" w:rsidRDefault="00384FB7" w:rsidP="00384FB7">
      <w:pPr>
        <w:pStyle w:val="NoSpacing"/>
        <w:rPr>
          <w:rFonts w:eastAsia="Times New Roman"/>
        </w:rPr>
      </w:pPr>
      <w:r>
        <w:rPr>
          <w:rFonts w:eastAsia="Times New Roman"/>
        </w:rPr>
        <w:t>11 November 2024</w:t>
      </w:r>
    </w:p>
    <w:p w14:paraId="4C7E62E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5883CE" w14:textId="77777777" w:rsidR="00384FB7" w:rsidRDefault="00384FB7" w:rsidP="009139A6">
      <w:r>
        <w:separator/>
      </w:r>
    </w:p>
  </w:endnote>
  <w:endnote w:type="continuationSeparator" w:id="0">
    <w:p w14:paraId="5A5D3CB2" w14:textId="77777777" w:rsidR="00384FB7" w:rsidRDefault="00384FB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11DA3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326C9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3D098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ADD227" w14:textId="77777777" w:rsidR="00384FB7" w:rsidRDefault="00384FB7" w:rsidP="009139A6">
      <w:r>
        <w:separator/>
      </w:r>
    </w:p>
  </w:footnote>
  <w:footnote w:type="continuationSeparator" w:id="0">
    <w:p w14:paraId="73E7CB81" w14:textId="77777777" w:rsidR="00384FB7" w:rsidRDefault="00384FB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DC629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6FD81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DD12A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FB7"/>
    <w:rsid w:val="000666E0"/>
    <w:rsid w:val="002510B7"/>
    <w:rsid w:val="00270799"/>
    <w:rsid w:val="00384FB7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82366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BE466B"/>
  <w15:chartTrackingRefBased/>
  <w15:docId w15:val="{57E7EE9F-6A60-41EE-A854-0E324CC6D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2024-11-16T10:06:00Z</dcterms:created>
  <dcterms:modified xsi:type="dcterms:W3CDTF">2024-11-16T10:06:00Z</dcterms:modified>
</cp:coreProperties>
</file>